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3E" w:rsidRPr="00E03934" w:rsidRDefault="00FF1D3E" w:rsidP="00E039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>Приложение № 10</w:t>
      </w:r>
    </w:p>
    <w:p w:rsidR="00FF1D3E" w:rsidRPr="00E03934" w:rsidRDefault="00FF1D3E" w:rsidP="00E03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FF1D3E" w:rsidRPr="00E03934" w:rsidRDefault="00FF1D3E" w:rsidP="00E03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FF1D3E" w:rsidRPr="00E03934" w:rsidRDefault="00FF1D3E" w:rsidP="00E039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E0393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ДЕКЛАРАЦИЯ</w:t>
      </w:r>
    </w:p>
    <w:p w:rsidR="00FF1D3E" w:rsidRPr="00E03934" w:rsidRDefault="00FF1D3E" w:rsidP="00E039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FF1D3E" w:rsidRPr="00E03934" w:rsidRDefault="00FF1D3E" w:rsidP="00E03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3934">
        <w:rPr>
          <w:rFonts w:ascii="Times New Roman" w:hAnsi="Times New Roman" w:cs="Times New Roman"/>
          <w:sz w:val="24"/>
          <w:szCs w:val="24"/>
          <w:lang w:val="ru-RU"/>
        </w:rPr>
        <w:t>Подписаният (-ната) ................................................................................., с лична карта №..................,  издаден</w:t>
      </w:r>
      <w:r w:rsidRPr="00E03934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E03934">
        <w:rPr>
          <w:rFonts w:ascii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 </w:t>
      </w:r>
      <w:r w:rsidRPr="00E03934">
        <w:rPr>
          <w:rFonts w:ascii="Times New Roman" w:hAnsi="Times New Roman" w:cs="Times New Roman"/>
          <w:sz w:val="18"/>
          <w:szCs w:val="18"/>
          <w:lang w:val="ru-RU"/>
        </w:rPr>
        <w:t>(длъжност)</w:t>
      </w:r>
      <w:r w:rsidRPr="00E03934">
        <w:rPr>
          <w:rFonts w:ascii="Times New Roman" w:hAnsi="Times New Roman" w:cs="Times New Roman"/>
          <w:sz w:val="24"/>
          <w:szCs w:val="24"/>
          <w:lang w:val="ru-RU"/>
        </w:rPr>
        <w:t xml:space="preserve"> на ..............................................................................</w:t>
      </w:r>
    </w:p>
    <w:p w:rsidR="00FF1D3E" w:rsidRPr="00E03934" w:rsidRDefault="00FF1D3E" w:rsidP="00E0393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bg-BG"/>
        </w:rPr>
      </w:pPr>
      <w:r w:rsidRPr="00E0393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                                                                                               </w:t>
      </w:r>
      <w:r w:rsidRPr="00E03934">
        <w:rPr>
          <w:rFonts w:ascii="Times New Roman" w:hAnsi="Times New Roman" w:cs="Times New Roman"/>
          <w:i/>
          <w:iCs/>
          <w:sz w:val="20"/>
          <w:szCs w:val="20"/>
          <w:lang w:val="ru-RU"/>
        </w:rPr>
        <w:t>(</w:t>
      </w:r>
      <w:r w:rsidRPr="00E03934">
        <w:rPr>
          <w:rFonts w:ascii="Times New Roman" w:hAnsi="Times New Roman" w:cs="Times New Roman"/>
          <w:i/>
          <w:iCs/>
          <w:sz w:val="20"/>
          <w:szCs w:val="20"/>
          <w:lang w:val="bg-BG"/>
        </w:rPr>
        <w:t>наименование на участника)</w:t>
      </w:r>
    </w:p>
    <w:p w:rsidR="00FF1D3E" w:rsidRPr="00E03934" w:rsidRDefault="00FF1D3E" w:rsidP="00E039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3934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E03934">
        <w:rPr>
          <w:rFonts w:ascii="Times New Roman" w:hAnsi="Times New Roman" w:cs="Times New Roman"/>
          <w:sz w:val="24"/>
          <w:szCs w:val="24"/>
          <w:lang w:val="ru-RU"/>
        </w:rPr>
        <w:t xml:space="preserve">ЕИК: ......................., със седалище и адрес на управление: ................................................. ................................................................................. – участник в процедура </w:t>
      </w:r>
      <w:r w:rsidRPr="00E03934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E0393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E0393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Следгаранционно сервизно обслужване на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леките </w:t>
      </w:r>
      <w:r w:rsidRPr="00E0393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служебни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автомобили на на РЗОК-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Пловдив</w:t>
      </w:r>
      <w:r w:rsidRPr="00E03934">
        <w:rPr>
          <w:rFonts w:ascii="Times New Roman" w:hAnsi="Times New Roman" w:cs="Times New Roman"/>
          <w:b/>
          <w:bCs/>
          <w:sz w:val="24"/>
          <w:szCs w:val="24"/>
          <w:lang w:val="ru-RU"/>
        </w:rPr>
        <w:t>, включително доставка и монтаж на резервни части, консумативи и принадлежности за тях</w:t>
      </w:r>
      <w:r w:rsidRPr="00E0393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 w:rsidRPr="00E03934">
        <w:rPr>
          <w:rFonts w:ascii="Times New Roman" w:hAnsi="Times New Roman" w:cs="Times New Roman"/>
          <w:b/>
          <w:bCs/>
          <w:spacing w:val="-15"/>
          <w:sz w:val="24"/>
          <w:szCs w:val="24"/>
          <w:lang w:val="bg-BG" w:eastAsia="bg-BG"/>
        </w:rPr>
        <w:t>.</w:t>
      </w:r>
      <w:bookmarkStart w:id="0" w:name="_GoBack"/>
      <w:bookmarkEnd w:id="0"/>
    </w:p>
    <w:p w:rsidR="00FF1D3E" w:rsidRPr="00E03934" w:rsidRDefault="00FF1D3E" w:rsidP="00E039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F1D3E" w:rsidRPr="00E03934" w:rsidRDefault="00FF1D3E" w:rsidP="00E03934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3934">
        <w:rPr>
          <w:rFonts w:ascii="Times New Roman" w:hAnsi="Times New Roman" w:cs="Times New Roman"/>
          <w:b/>
          <w:bCs/>
          <w:sz w:val="24"/>
          <w:szCs w:val="24"/>
          <w:lang w:val="ru-RU"/>
        </w:rPr>
        <w:t>Д Е К Л А Р И Р А М   Ч Е:</w:t>
      </w:r>
    </w:p>
    <w:p w:rsidR="00FF1D3E" w:rsidRPr="00E03934" w:rsidRDefault="00FF1D3E" w:rsidP="00E0393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3934">
        <w:rPr>
          <w:rFonts w:ascii="Times New Roman" w:hAnsi="Times New Roman" w:cs="Times New Roman"/>
          <w:sz w:val="24"/>
          <w:szCs w:val="24"/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13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2762"/>
        <w:gridCol w:w="3402"/>
        <w:gridCol w:w="3118"/>
        <w:gridCol w:w="3261"/>
      </w:tblGrid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Позиция (длъжност) във фирмата на участника</w:t>
            </w: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Образование, специалност квалификация</w:t>
            </w: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Общ професионален опит (години)</w:t>
            </w:r>
          </w:p>
        </w:tc>
      </w:tr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0393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F1D3E" w:rsidRPr="00693461">
        <w:tc>
          <w:tcPr>
            <w:tcW w:w="465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762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</w:tcPr>
          <w:p w:rsidR="00FF1D3E" w:rsidRPr="00E03934" w:rsidRDefault="00FF1D3E" w:rsidP="00E03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18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</w:tcPr>
          <w:p w:rsidR="00FF1D3E" w:rsidRPr="00E03934" w:rsidRDefault="00FF1D3E" w:rsidP="00E0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FF1D3E" w:rsidRPr="00E03934" w:rsidRDefault="00FF1D3E" w:rsidP="00E039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u w:val="single"/>
          <w:lang w:val="bg-BG" w:eastAsia="bg-BG"/>
        </w:rPr>
        <w:t>Приложение:</w:t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FF1D3E" w:rsidRPr="00E03934" w:rsidRDefault="00FF1D3E" w:rsidP="00E03934">
      <w:pPr>
        <w:spacing w:after="0" w:line="240" w:lineRule="auto"/>
        <w:ind w:firstLine="708"/>
        <w:rPr>
          <w:rFonts w:ascii="Times New Roman" w:hAnsi="Times New Roman" w:cs="Times New Roman"/>
          <w:i/>
          <w:iCs/>
          <w:sz w:val="18"/>
          <w:szCs w:val="18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1 ……………………………………………………………………. </w:t>
      </w:r>
    </w:p>
    <w:p w:rsidR="00FF1D3E" w:rsidRPr="00E03934" w:rsidRDefault="00FF1D3E" w:rsidP="00E03934">
      <w:pPr>
        <w:spacing w:after="0" w:line="240" w:lineRule="auto"/>
        <w:ind w:firstLine="708"/>
        <w:rPr>
          <w:rFonts w:ascii="Times New Roman" w:hAnsi="Times New Roman" w:cs="Times New Roman"/>
          <w:i/>
          <w:iCs/>
          <w:sz w:val="18"/>
          <w:szCs w:val="18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>2. ……………………………………………………………………</w:t>
      </w:r>
    </w:p>
    <w:p w:rsidR="00FF1D3E" w:rsidRPr="00E03934" w:rsidRDefault="00FF1D3E" w:rsidP="00E0393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3. …………………………………………………………………… </w:t>
      </w:r>
    </w:p>
    <w:p w:rsidR="00FF1D3E" w:rsidRPr="00E03934" w:rsidRDefault="00FF1D3E" w:rsidP="00E03934">
      <w:pPr>
        <w:spacing w:after="0" w:line="240" w:lineRule="auto"/>
        <w:ind w:firstLine="708"/>
        <w:rPr>
          <w:rFonts w:ascii="Times New Roman" w:hAnsi="Times New Roman" w:cs="Times New Roman"/>
          <w:i/>
          <w:iCs/>
          <w:sz w:val="18"/>
          <w:szCs w:val="18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4. …………………………………………………………………… </w:t>
      </w:r>
    </w:p>
    <w:p w:rsidR="00FF1D3E" w:rsidRPr="00E03934" w:rsidRDefault="00FF1D3E" w:rsidP="00E03934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  <w:lang w:val="bg-BG" w:eastAsia="bg-BG"/>
        </w:rPr>
      </w:pPr>
      <w:r w:rsidRPr="00E03934">
        <w:rPr>
          <w:rFonts w:ascii="Times New Roman" w:hAnsi="Times New Roman" w:cs="Times New Roman"/>
          <w:sz w:val="18"/>
          <w:szCs w:val="18"/>
          <w:lang w:val="bg-BG" w:eastAsia="bg-BG"/>
        </w:rPr>
        <w:t xml:space="preserve">(Професионални автобиографии, копия на: дипломи за завършено образование, трудови договори, удостоверения, сертификати, документи доказващи професионалната квалификация)  </w:t>
      </w:r>
    </w:p>
    <w:p w:rsidR="00FF1D3E" w:rsidRPr="00E03934" w:rsidRDefault="00FF1D3E" w:rsidP="00E0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FF1D3E" w:rsidRPr="00E03934" w:rsidRDefault="00FF1D3E" w:rsidP="00E0393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FF1D3E" w:rsidRPr="00E03934" w:rsidRDefault="00FF1D3E" w:rsidP="00E03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393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Дата: ................. 201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7</w:t>
      </w:r>
      <w:r w:rsidRPr="00E0393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г.</w:t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     </w:t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  <w:t xml:space="preserve">  </w:t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E03934">
        <w:rPr>
          <w:rFonts w:ascii="Times New Roman" w:hAnsi="Times New Roman" w:cs="Times New Roman"/>
          <w:sz w:val="24"/>
          <w:szCs w:val="24"/>
          <w:lang w:val="bg-BG" w:eastAsia="bg-BG"/>
        </w:rPr>
        <w:tab/>
        <w:t>Подпис и печат:......................</w:t>
      </w:r>
    </w:p>
    <w:p w:rsidR="00FF1D3E" w:rsidRDefault="00FF1D3E"/>
    <w:sectPr w:rsidR="00FF1D3E" w:rsidSect="000A61AF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934"/>
    <w:rsid w:val="000A61AF"/>
    <w:rsid w:val="003A2101"/>
    <w:rsid w:val="00693461"/>
    <w:rsid w:val="00841AA4"/>
    <w:rsid w:val="00AC216F"/>
    <w:rsid w:val="00E03934"/>
    <w:rsid w:val="00E2320E"/>
    <w:rsid w:val="00F4763B"/>
    <w:rsid w:val="00FF1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0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uiPriority w:val="99"/>
    <w:rsid w:val="00E0393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i/>
      <w:iCs/>
      <w:sz w:val="18"/>
      <w:szCs w:val="18"/>
      <w:lang w:val="ru-RU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279</Words>
  <Characters>1592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2</cp:revision>
  <dcterms:created xsi:type="dcterms:W3CDTF">2016-10-28T06:06:00Z</dcterms:created>
  <dcterms:modified xsi:type="dcterms:W3CDTF">2017-10-04T13:18:00Z</dcterms:modified>
</cp:coreProperties>
</file>